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5FF" w:rsidRPr="00B36DCC" w:rsidRDefault="002775FF" w:rsidP="00B36DCC">
      <w:pPr>
        <w:spacing w:after="0" w:line="240" w:lineRule="auto"/>
        <w:jc w:val="center"/>
        <w:rPr>
          <w:b/>
          <w:sz w:val="24"/>
          <w:szCs w:val="24"/>
        </w:rPr>
      </w:pPr>
      <w:r w:rsidRPr="00B36DCC">
        <w:rPr>
          <w:b/>
          <w:sz w:val="24"/>
          <w:szCs w:val="24"/>
        </w:rPr>
        <w:t xml:space="preserve">Завдання </w:t>
      </w:r>
      <w:r w:rsidRPr="00B36DCC">
        <w:rPr>
          <w:b/>
          <w:sz w:val="24"/>
          <w:szCs w:val="24"/>
          <w:lang w:val="en-US"/>
        </w:rPr>
        <w:t>MS</w:t>
      </w:r>
      <w:r w:rsidRPr="00B36DCC">
        <w:rPr>
          <w:b/>
          <w:sz w:val="24"/>
          <w:szCs w:val="24"/>
          <w:lang w:val="ru-RU"/>
        </w:rPr>
        <w:t xml:space="preserve"> </w:t>
      </w:r>
      <w:r w:rsidRPr="00B36DCC">
        <w:rPr>
          <w:b/>
          <w:sz w:val="24"/>
          <w:szCs w:val="24"/>
          <w:lang w:val="en-US"/>
        </w:rPr>
        <w:t>Access</w:t>
      </w:r>
      <w:r w:rsidRPr="00B36DCC">
        <w:rPr>
          <w:b/>
          <w:sz w:val="24"/>
          <w:szCs w:val="24"/>
        </w:rPr>
        <w:t>.</w:t>
      </w:r>
    </w:p>
    <w:p w:rsidR="002775FF" w:rsidRDefault="002775FF" w:rsidP="006C3B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1. Створити наступну базу даних:</w:t>
      </w:r>
    </w:p>
    <w:p w:rsidR="002775FF" w:rsidRPr="00B36DCC" w:rsidRDefault="002775FF" w:rsidP="006C3B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Таблиця1.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77"/>
        <w:gridCol w:w="2155"/>
        <w:gridCol w:w="379"/>
        <w:gridCol w:w="456"/>
        <w:gridCol w:w="401"/>
        <w:gridCol w:w="790"/>
      </w:tblGrid>
      <w:tr w:rsidR="002775FF" w:rsidRPr="00F33AAE" w:rsidTr="009D4AD0">
        <w:trPr>
          <w:tblHeader/>
          <w:tblCellSpacing w:w="0" w:type="dxa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2775FF" w:rsidRPr="00F33AAE" w:rsidRDefault="002775FF" w:rsidP="006C3B9C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F33AAE">
              <w:rPr>
                <w:b/>
                <w:bCs/>
                <w:color w:val="000000"/>
                <w:sz w:val="16"/>
                <w:szCs w:val="16"/>
                <w:lang w:eastAsia="uk-UA"/>
              </w:rPr>
              <w:t>Студенти</w:t>
            </w:r>
          </w:p>
        </w:tc>
      </w:tr>
      <w:tr w:rsidR="002775FF" w:rsidRPr="00F33AAE" w:rsidTr="009D4AD0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2775FF" w:rsidRPr="00F33AAE" w:rsidRDefault="002775FF" w:rsidP="006C3B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uk-UA"/>
              </w:rPr>
            </w:pPr>
            <w:r w:rsidRPr="00F33AAE">
              <w:rPr>
                <w:b/>
                <w:bCs/>
                <w:color w:val="000000"/>
                <w:sz w:val="16"/>
                <w:szCs w:val="16"/>
                <w:lang w:eastAsia="uk-UA"/>
              </w:rPr>
              <w:t>КодСт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2775FF" w:rsidRPr="00F33AAE" w:rsidRDefault="002775FF" w:rsidP="006C3B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uk-UA"/>
              </w:rPr>
            </w:pPr>
            <w:r w:rsidRPr="00F33AAE">
              <w:rPr>
                <w:b/>
                <w:bCs/>
                <w:color w:val="000000"/>
                <w:sz w:val="16"/>
                <w:szCs w:val="16"/>
                <w:lang w:eastAsia="uk-UA"/>
              </w:rPr>
              <w:t>ПІБ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2775FF" w:rsidRPr="00F33AAE" w:rsidRDefault="002775FF" w:rsidP="006C3B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uk-UA"/>
              </w:rPr>
            </w:pPr>
            <w:r w:rsidRPr="00F33AAE">
              <w:rPr>
                <w:b/>
                <w:bCs/>
                <w:color w:val="000000"/>
                <w:sz w:val="16"/>
                <w:szCs w:val="16"/>
                <w:lang w:eastAsia="uk-UA"/>
              </w:rPr>
              <w:t>Курс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2775FF" w:rsidRPr="00F33AAE" w:rsidRDefault="002775FF" w:rsidP="006C3B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uk-UA"/>
              </w:rPr>
            </w:pPr>
            <w:r w:rsidRPr="00F33AAE">
              <w:rPr>
                <w:b/>
                <w:bCs/>
                <w:color w:val="000000"/>
                <w:sz w:val="16"/>
                <w:szCs w:val="16"/>
                <w:lang w:eastAsia="uk-UA"/>
              </w:rPr>
              <w:t>Група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2775FF" w:rsidRPr="00F33AAE" w:rsidRDefault="002775FF" w:rsidP="006C3B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uk-UA"/>
              </w:rPr>
            </w:pPr>
            <w:r w:rsidRPr="00F33AAE">
              <w:rPr>
                <w:b/>
                <w:bCs/>
                <w:color w:val="000000"/>
                <w:sz w:val="16"/>
                <w:szCs w:val="16"/>
                <w:lang w:eastAsia="uk-UA"/>
              </w:rPr>
              <w:t>Спец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2775FF" w:rsidRPr="00F33AAE" w:rsidRDefault="002775FF" w:rsidP="006C3B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uk-UA"/>
              </w:rPr>
            </w:pPr>
            <w:r w:rsidRPr="00F33AAE">
              <w:rPr>
                <w:b/>
                <w:bCs/>
                <w:color w:val="000000"/>
                <w:sz w:val="16"/>
                <w:szCs w:val="16"/>
                <w:lang w:eastAsia="uk-UA"/>
              </w:rPr>
              <w:t>СтКвиток</w:t>
            </w:r>
          </w:p>
        </w:tc>
      </w:tr>
      <w:tr w:rsidR="002775FF" w:rsidRPr="00F33AAE" w:rsidTr="006C3B9C">
        <w:trPr>
          <w:trHeight w:val="50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Бендер Остап Васильович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ООН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12111222</w:t>
            </w:r>
          </w:p>
        </w:tc>
      </w:tr>
      <w:tr w:rsidR="002775FF" w:rsidRPr="00F33AAE" w:rsidTr="006C3B9C">
        <w:trPr>
          <w:trHeight w:val="50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Кутузов Іван Петрович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ПВ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23223232</w:t>
            </w:r>
          </w:p>
        </w:tc>
      </w:tr>
      <w:tr w:rsidR="002775FF" w:rsidRPr="00F33AAE" w:rsidTr="009D4AD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Андреєва Євгенія Андріївна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РО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12121231</w:t>
            </w:r>
          </w:p>
        </w:tc>
      </w:tr>
      <w:tr w:rsidR="002775FF" w:rsidRPr="00F33AAE" w:rsidTr="009D4AD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Булавка Іван Петрович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ПВ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34343334</w:t>
            </w:r>
          </w:p>
        </w:tc>
      </w:tr>
      <w:tr w:rsidR="002775FF" w:rsidRPr="00F33AAE" w:rsidTr="009D4AD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Гевель Віктор Вікторович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ООН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45454542</w:t>
            </w:r>
          </w:p>
        </w:tc>
      </w:tr>
      <w:tr w:rsidR="002775FF" w:rsidRPr="00F33AAE" w:rsidTr="009D4AD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Драч Анна Миколаївна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ПВ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56656565</w:t>
            </w:r>
          </w:p>
        </w:tc>
      </w:tr>
      <w:tr w:rsidR="002775FF" w:rsidRPr="00F33AAE" w:rsidTr="009D4AD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Жмурко Ольга Анатоліївна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ООН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67676767</w:t>
            </w:r>
          </w:p>
        </w:tc>
      </w:tr>
      <w:tr w:rsidR="002775FF" w:rsidRPr="00F33AAE" w:rsidTr="009D4AD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ЗібертКрістіна Едуардівна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ПВ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78787878</w:t>
            </w:r>
          </w:p>
        </w:tc>
      </w:tr>
      <w:tr w:rsidR="002775FF" w:rsidRPr="00F33AAE" w:rsidTr="009D4AD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Курбет Максим Анатолійович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ООН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56565656</w:t>
            </w:r>
          </w:p>
        </w:tc>
      </w:tr>
      <w:tr w:rsidR="002775FF" w:rsidRPr="00F33AAE" w:rsidTr="009D4AD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Лебедева Олена Максимівна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ООН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45454554</w:t>
            </w:r>
          </w:p>
        </w:tc>
      </w:tr>
      <w:tr w:rsidR="002775FF" w:rsidRPr="00F33AAE" w:rsidTr="009D4AD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Іванов Іван Іванович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ПВ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555555555</w:t>
            </w:r>
          </w:p>
        </w:tc>
      </w:tr>
      <w:tr w:rsidR="002775FF" w:rsidRPr="00F33AAE" w:rsidTr="009D4AD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Салтиков Дмитро Андрыйович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ПВ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34334311</w:t>
            </w:r>
          </w:p>
        </w:tc>
      </w:tr>
      <w:tr w:rsidR="002775FF" w:rsidRPr="00F33AAE" w:rsidTr="009D4AD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Петров Петро Петрович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ПВ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6C3B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33333333</w:t>
            </w:r>
          </w:p>
        </w:tc>
      </w:tr>
    </w:tbl>
    <w:p w:rsidR="002775FF" w:rsidRDefault="002775FF" w:rsidP="006C3B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Таблиця 2.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79"/>
        <w:gridCol w:w="925"/>
        <w:gridCol w:w="665"/>
        <w:gridCol w:w="830"/>
        <w:gridCol w:w="939"/>
        <w:gridCol w:w="1171"/>
        <w:gridCol w:w="1171"/>
      </w:tblGrid>
      <w:tr w:rsidR="002775FF" w:rsidRPr="00F33AAE" w:rsidTr="00B36DCC">
        <w:trPr>
          <w:tblHeader/>
          <w:tblCellSpacing w:w="0" w:type="dxa"/>
        </w:trPr>
        <w:tc>
          <w:tcPr>
            <w:tcW w:w="62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2775FF" w:rsidRPr="00F33AAE" w:rsidRDefault="002775FF" w:rsidP="00B36DCC">
            <w:pPr>
              <w:spacing w:after="0" w:line="240" w:lineRule="auto"/>
              <w:rPr>
                <w:color w:val="000000"/>
                <w:sz w:val="16"/>
                <w:szCs w:val="16"/>
                <w:lang w:eastAsia="uk-UA"/>
              </w:rPr>
            </w:pPr>
            <w:r w:rsidRPr="00F33AAE">
              <w:rPr>
                <w:b/>
                <w:bCs/>
                <w:color w:val="000000"/>
                <w:sz w:val="16"/>
                <w:szCs w:val="16"/>
                <w:lang w:eastAsia="uk-UA"/>
              </w:rPr>
              <w:t>Успішність</w:t>
            </w:r>
          </w:p>
        </w:tc>
      </w:tr>
      <w:tr w:rsidR="002775FF" w:rsidRPr="00F33AAE" w:rsidTr="00B36DCC">
        <w:trPr>
          <w:tblHeader/>
          <w:tblCellSpacing w:w="0" w:type="dxa"/>
        </w:trPr>
        <w:tc>
          <w:tcPr>
            <w:tcW w:w="5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2775FF" w:rsidRPr="00F33AAE" w:rsidRDefault="002775FF" w:rsidP="00417B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uk-UA"/>
              </w:rPr>
            </w:pPr>
            <w:r w:rsidRPr="00F33AAE">
              <w:rPr>
                <w:b/>
                <w:bCs/>
                <w:color w:val="000000"/>
                <w:sz w:val="16"/>
                <w:szCs w:val="16"/>
                <w:lang w:eastAsia="uk-UA"/>
              </w:rPr>
              <w:t>КодСТ</w:t>
            </w:r>
          </w:p>
        </w:tc>
        <w:tc>
          <w:tcPr>
            <w:tcW w:w="9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2775FF" w:rsidRPr="00F33AAE" w:rsidRDefault="002775FF" w:rsidP="00417B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uk-UA"/>
              </w:rPr>
            </w:pPr>
            <w:r w:rsidRPr="00F33AAE">
              <w:rPr>
                <w:b/>
                <w:bCs/>
                <w:color w:val="000000"/>
                <w:sz w:val="16"/>
                <w:szCs w:val="16"/>
                <w:lang w:eastAsia="uk-UA"/>
              </w:rPr>
              <w:t>Математика</w:t>
            </w:r>
          </w:p>
        </w:tc>
        <w:tc>
          <w:tcPr>
            <w:tcW w:w="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2775FF" w:rsidRPr="00F33AAE" w:rsidRDefault="002775FF" w:rsidP="00417B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uk-UA"/>
              </w:rPr>
            </w:pPr>
            <w:r w:rsidRPr="00F33AAE">
              <w:rPr>
                <w:b/>
                <w:bCs/>
                <w:color w:val="000000"/>
                <w:sz w:val="16"/>
                <w:szCs w:val="16"/>
                <w:lang w:eastAsia="uk-UA"/>
              </w:rPr>
              <w:t>Співи</w:t>
            </w:r>
          </w:p>
        </w:tc>
        <w:tc>
          <w:tcPr>
            <w:tcW w:w="8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2775FF" w:rsidRPr="00F33AAE" w:rsidRDefault="002775FF" w:rsidP="00417B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uk-UA"/>
              </w:rPr>
            </w:pPr>
            <w:r w:rsidRPr="00F33AAE">
              <w:rPr>
                <w:b/>
                <w:bCs/>
                <w:color w:val="000000"/>
                <w:sz w:val="16"/>
                <w:szCs w:val="16"/>
                <w:lang w:eastAsia="uk-UA"/>
              </w:rPr>
              <w:t>Іноземна мова</w:t>
            </w:r>
          </w:p>
        </w:tc>
        <w:tc>
          <w:tcPr>
            <w:tcW w:w="9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2775FF" w:rsidRPr="00F33AAE" w:rsidRDefault="002775FF" w:rsidP="00417B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uk-UA"/>
              </w:rPr>
            </w:pPr>
            <w:r w:rsidRPr="00F33AAE">
              <w:rPr>
                <w:b/>
                <w:bCs/>
                <w:color w:val="000000"/>
                <w:sz w:val="16"/>
                <w:szCs w:val="16"/>
                <w:lang w:eastAsia="uk-UA"/>
              </w:rPr>
              <w:t>Трудове виховання</w:t>
            </w:r>
          </w:p>
        </w:tc>
        <w:tc>
          <w:tcPr>
            <w:tcW w:w="11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2775FF" w:rsidRPr="00F33AAE" w:rsidRDefault="002775FF" w:rsidP="00417B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uk-UA"/>
              </w:rPr>
            </w:pPr>
            <w:r w:rsidRPr="00F33AAE">
              <w:rPr>
                <w:b/>
                <w:bCs/>
                <w:color w:val="000000"/>
                <w:sz w:val="16"/>
                <w:szCs w:val="16"/>
                <w:lang w:eastAsia="uk-UA"/>
              </w:rPr>
              <w:t>Народні танці</w:t>
            </w:r>
          </w:p>
        </w:tc>
        <w:tc>
          <w:tcPr>
            <w:tcW w:w="11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2775FF" w:rsidRPr="00F33AAE" w:rsidRDefault="002775FF" w:rsidP="00417B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uk-UA"/>
              </w:rPr>
            </w:pPr>
            <w:r w:rsidRPr="00F33AAE">
              <w:rPr>
                <w:b/>
                <w:bCs/>
                <w:color w:val="000000"/>
                <w:sz w:val="16"/>
                <w:szCs w:val="16"/>
                <w:lang w:eastAsia="uk-UA"/>
              </w:rPr>
              <w:t>Історія</w:t>
            </w:r>
          </w:p>
        </w:tc>
      </w:tr>
      <w:tr w:rsidR="002775FF" w:rsidRPr="00F33AAE" w:rsidTr="00B36DCC">
        <w:trPr>
          <w:tblCellSpacing w:w="0" w:type="dxa"/>
        </w:trPr>
        <w:tc>
          <w:tcPr>
            <w:tcW w:w="57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66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83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3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17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17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</w:tr>
      <w:tr w:rsidR="002775FF" w:rsidRPr="00F33AAE" w:rsidTr="00B36DCC">
        <w:trPr>
          <w:tblCellSpacing w:w="0" w:type="dxa"/>
        </w:trPr>
        <w:tc>
          <w:tcPr>
            <w:tcW w:w="57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9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66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83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93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17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17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</w:tr>
      <w:tr w:rsidR="002775FF" w:rsidRPr="00F33AAE" w:rsidTr="00B36DCC">
        <w:trPr>
          <w:tblCellSpacing w:w="0" w:type="dxa"/>
        </w:trPr>
        <w:tc>
          <w:tcPr>
            <w:tcW w:w="57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66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83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93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17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17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</w:tr>
      <w:tr w:rsidR="002775FF" w:rsidRPr="00F33AAE" w:rsidTr="00B36DCC">
        <w:trPr>
          <w:tblCellSpacing w:w="0" w:type="dxa"/>
        </w:trPr>
        <w:tc>
          <w:tcPr>
            <w:tcW w:w="57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9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66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83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3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17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17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2775FF" w:rsidRPr="00F33AAE" w:rsidTr="00B36DCC">
        <w:trPr>
          <w:tblCellSpacing w:w="0" w:type="dxa"/>
        </w:trPr>
        <w:tc>
          <w:tcPr>
            <w:tcW w:w="57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66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83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3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17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17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</w:tr>
      <w:tr w:rsidR="002775FF" w:rsidRPr="00F33AAE" w:rsidTr="00B36DCC">
        <w:trPr>
          <w:tblCellSpacing w:w="0" w:type="dxa"/>
        </w:trPr>
        <w:tc>
          <w:tcPr>
            <w:tcW w:w="57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9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66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83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3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17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17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</w:tr>
      <w:tr w:rsidR="002775FF" w:rsidRPr="00F33AAE" w:rsidTr="00B36DCC">
        <w:trPr>
          <w:tblCellSpacing w:w="0" w:type="dxa"/>
        </w:trPr>
        <w:tc>
          <w:tcPr>
            <w:tcW w:w="57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9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66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83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93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17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17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</w:t>
            </w:r>
          </w:p>
        </w:tc>
      </w:tr>
      <w:tr w:rsidR="002775FF" w:rsidRPr="00F33AAE" w:rsidTr="00B36DCC">
        <w:trPr>
          <w:tblCellSpacing w:w="0" w:type="dxa"/>
        </w:trPr>
        <w:tc>
          <w:tcPr>
            <w:tcW w:w="57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9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66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83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93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17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17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</w:tr>
      <w:tr w:rsidR="002775FF" w:rsidRPr="00F33AAE" w:rsidTr="00B36DCC">
        <w:trPr>
          <w:tblCellSpacing w:w="0" w:type="dxa"/>
        </w:trPr>
        <w:tc>
          <w:tcPr>
            <w:tcW w:w="57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9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66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83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93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17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17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</w:t>
            </w:r>
          </w:p>
        </w:tc>
        <w:bookmarkStart w:id="0" w:name="_GoBack"/>
        <w:bookmarkEnd w:id="0"/>
      </w:tr>
      <w:tr w:rsidR="002775FF" w:rsidRPr="00F33AAE" w:rsidTr="00B36DCC">
        <w:trPr>
          <w:tblCellSpacing w:w="0" w:type="dxa"/>
        </w:trPr>
        <w:tc>
          <w:tcPr>
            <w:tcW w:w="57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9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66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83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3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17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17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</w:tr>
      <w:tr w:rsidR="002775FF" w:rsidRPr="00F33AAE" w:rsidTr="00B36DCC">
        <w:trPr>
          <w:tblCellSpacing w:w="0" w:type="dxa"/>
        </w:trPr>
        <w:tc>
          <w:tcPr>
            <w:tcW w:w="57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12</w:t>
            </w:r>
          </w:p>
        </w:tc>
        <w:tc>
          <w:tcPr>
            <w:tcW w:w="9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66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83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3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17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17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</w:tr>
      <w:tr w:rsidR="002775FF" w:rsidRPr="00F33AAE" w:rsidTr="00B36DCC">
        <w:trPr>
          <w:tblCellSpacing w:w="0" w:type="dxa"/>
        </w:trPr>
        <w:tc>
          <w:tcPr>
            <w:tcW w:w="57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13</w:t>
            </w:r>
          </w:p>
        </w:tc>
        <w:tc>
          <w:tcPr>
            <w:tcW w:w="9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66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83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93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17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17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</w:tr>
      <w:tr w:rsidR="002775FF" w:rsidRPr="00F33AAE" w:rsidTr="00B36DCC">
        <w:trPr>
          <w:tblCellSpacing w:w="0" w:type="dxa"/>
        </w:trPr>
        <w:tc>
          <w:tcPr>
            <w:tcW w:w="57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14</w:t>
            </w:r>
          </w:p>
        </w:tc>
        <w:tc>
          <w:tcPr>
            <w:tcW w:w="92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66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83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939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17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17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F33AAE" w:rsidRDefault="002775FF" w:rsidP="00417B99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F33AAE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</w:tr>
    </w:tbl>
    <w:p w:rsidR="002775FF" w:rsidRDefault="002775FF" w:rsidP="00B36DC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Таблиця 3.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14"/>
        <w:gridCol w:w="500"/>
        <w:gridCol w:w="2719"/>
        <w:gridCol w:w="1916"/>
      </w:tblGrid>
      <w:tr w:rsidR="002775FF" w:rsidRPr="00F13478" w:rsidTr="00B36DCC">
        <w:trPr>
          <w:tblHeader/>
          <w:tblCellSpacing w:w="0" w:type="dxa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2775FF" w:rsidRPr="006C3B9C" w:rsidRDefault="002775FF" w:rsidP="00B36DCC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uk-UA"/>
              </w:rPr>
            </w:pPr>
            <w:r w:rsidRPr="006C3B9C">
              <w:rPr>
                <w:b/>
                <w:bCs/>
                <w:color w:val="000000"/>
                <w:sz w:val="16"/>
                <w:szCs w:val="16"/>
                <w:lang w:eastAsia="uk-UA"/>
              </w:rPr>
              <w:t>Відділення</w:t>
            </w:r>
          </w:p>
        </w:tc>
      </w:tr>
      <w:tr w:rsidR="002775FF" w:rsidRPr="00F13478" w:rsidTr="00B36DCC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2775FF" w:rsidRPr="006C3B9C" w:rsidRDefault="002775FF" w:rsidP="00B36D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uk-UA"/>
              </w:rPr>
            </w:pPr>
            <w:r w:rsidRPr="006C3B9C">
              <w:rPr>
                <w:b/>
                <w:bCs/>
                <w:color w:val="000000"/>
                <w:sz w:val="16"/>
                <w:szCs w:val="16"/>
                <w:lang w:eastAsia="uk-UA"/>
              </w:rPr>
              <w:t>КодС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2775FF" w:rsidRPr="006C3B9C" w:rsidRDefault="002775FF" w:rsidP="00B36D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uk-UA"/>
              </w:rPr>
            </w:pPr>
            <w:r w:rsidRPr="006C3B9C">
              <w:rPr>
                <w:b/>
                <w:bCs/>
                <w:color w:val="000000"/>
                <w:sz w:val="16"/>
                <w:szCs w:val="16"/>
                <w:lang w:eastAsia="uk-UA"/>
              </w:rPr>
              <w:t>КодСп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2775FF" w:rsidRPr="006C3B9C" w:rsidRDefault="002775FF" w:rsidP="00B36D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uk-UA"/>
              </w:rPr>
            </w:pPr>
            <w:r w:rsidRPr="006C3B9C">
              <w:rPr>
                <w:b/>
                <w:bCs/>
                <w:color w:val="000000"/>
                <w:sz w:val="16"/>
                <w:szCs w:val="16"/>
                <w:lang w:eastAsia="uk-UA"/>
              </w:rPr>
              <w:t>Спеціальність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2775FF" w:rsidRPr="006C3B9C" w:rsidRDefault="002775FF" w:rsidP="00B36D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uk-UA"/>
              </w:rPr>
            </w:pPr>
            <w:r w:rsidRPr="006C3B9C">
              <w:rPr>
                <w:b/>
                <w:bCs/>
                <w:color w:val="000000"/>
                <w:sz w:val="16"/>
                <w:szCs w:val="16"/>
                <w:lang w:eastAsia="uk-UA"/>
              </w:rPr>
              <w:t>Відділення</w:t>
            </w:r>
          </w:p>
        </w:tc>
      </w:tr>
      <w:tr w:rsidR="002775FF" w:rsidRPr="00F13478" w:rsidTr="00B36DCC">
        <w:trPr>
          <w:trHeight w:val="50"/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6C3B9C" w:rsidRDefault="002775FF" w:rsidP="00B36DC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6C3B9C">
              <w:rPr>
                <w:color w:val="000000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6C3B9C" w:rsidRDefault="002775FF" w:rsidP="00B36DC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6C3B9C">
              <w:rPr>
                <w:color w:val="000000"/>
                <w:sz w:val="16"/>
                <w:szCs w:val="16"/>
                <w:lang w:eastAsia="uk-UA"/>
              </w:rPr>
              <w:t>ПВ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6C3B9C" w:rsidRDefault="002775FF" w:rsidP="00B36DC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6C3B9C">
              <w:rPr>
                <w:color w:val="000000"/>
                <w:sz w:val="16"/>
                <w:szCs w:val="16"/>
                <w:lang w:eastAsia="uk-UA"/>
              </w:rPr>
              <w:t>Правознавство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6C3B9C" w:rsidRDefault="002775FF" w:rsidP="00B36DC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6C3B9C">
              <w:rPr>
                <w:color w:val="000000"/>
                <w:sz w:val="16"/>
                <w:szCs w:val="16"/>
                <w:lang w:eastAsia="uk-UA"/>
              </w:rPr>
              <w:t>Правознавство</w:t>
            </w:r>
          </w:p>
        </w:tc>
      </w:tr>
      <w:tr w:rsidR="002775FF" w:rsidRPr="00F13478" w:rsidTr="00B36DC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6C3B9C" w:rsidRDefault="002775FF" w:rsidP="00B36DC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6C3B9C">
              <w:rPr>
                <w:color w:val="000000"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6C3B9C" w:rsidRDefault="002775FF" w:rsidP="00B36DC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6C3B9C">
              <w:rPr>
                <w:color w:val="000000"/>
                <w:sz w:val="16"/>
                <w:szCs w:val="16"/>
                <w:lang w:eastAsia="uk-UA"/>
              </w:rPr>
              <w:t>ООН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6C3B9C" w:rsidRDefault="002775FF" w:rsidP="00B36DC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6C3B9C">
              <w:rPr>
                <w:color w:val="000000"/>
                <w:sz w:val="16"/>
                <w:szCs w:val="16"/>
                <w:lang w:eastAsia="uk-UA"/>
              </w:rPr>
              <w:t>Організація обслуговування населення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6C3B9C" w:rsidRDefault="002775FF" w:rsidP="00B36DC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6C3B9C">
              <w:rPr>
                <w:color w:val="000000"/>
                <w:sz w:val="16"/>
                <w:szCs w:val="16"/>
                <w:lang w:eastAsia="uk-UA"/>
              </w:rPr>
              <w:t>Обслуговування населення</w:t>
            </w:r>
          </w:p>
        </w:tc>
      </w:tr>
      <w:tr w:rsidR="002775FF" w:rsidRPr="00F13478" w:rsidTr="00B36DC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6C3B9C" w:rsidRDefault="002775FF" w:rsidP="00B36DC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6C3B9C">
              <w:rPr>
                <w:color w:val="000000"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6C3B9C" w:rsidRDefault="002775FF" w:rsidP="00B36DC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6C3B9C">
              <w:rPr>
                <w:color w:val="000000"/>
                <w:sz w:val="16"/>
                <w:szCs w:val="16"/>
                <w:lang w:eastAsia="uk-UA"/>
              </w:rPr>
              <w:t>РО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6C3B9C" w:rsidRDefault="002775FF" w:rsidP="00B36DC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6C3B9C">
              <w:rPr>
                <w:color w:val="000000"/>
                <w:sz w:val="16"/>
                <w:szCs w:val="16"/>
                <w:lang w:eastAsia="uk-UA"/>
              </w:rPr>
              <w:t>Ресторанне обслуговування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6C3B9C" w:rsidRDefault="002775FF" w:rsidP="00B36DC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6C3B9C">
              <w:rPr>
                <w:color w:val="000000"/>
                <w:sz w:val="16"/>
                <w:szCs w:val="16"/>
                <w:lang w:eastAsia="uk-UA"/>
              </w:rPr>
              <w:t>Обслуговування населення</w:t>
            </w:r>
          </w:p>
        </w:tc>
      </w:tr>
      <w:tr w:rsidR="002775FF" w:rsidRPr="00F13478" w:rsidTr="00B36DC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6C3B9C" w:rsidRDefault="002775FF" w:rsidP="00B36DCC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6C3B9C">
              <w:rPr>
                <w:color w:val="000000"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6C3B9C" w:rsidRDefault="002775FF" w:rsidP="00B36DC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6C3B9C">
              <w:rPr>
                <w:color w:val="000000"/>
                <w:sz w:val="16"/>
                <w:szCs w:val="16"/>
                <w:lang w:eastAsia="uk-UA"/>
              </w:rPr>
              <w:t>РПЗ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6C3B9C" w:rsidRDefault="002775FF" w:rsidP="00B36DC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6C3B9C">
              <w:rPr>
                <w:color w:val="000000"/>
                <w:sz w:val="16"/>
                <w:szCs w:val="16"/>
                <w:lang w:eastAsia="uk-UA"/>
              </w:rPr>
              <w:t>Розробка програмного забезпечення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6C3B9C" w:rsidRDefault="002775FF" w:rsidP="00B36DC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uk-UA"/>
              </w:rPr>
            </w:pPr>
            <w:r w:rsidRPr="006C3B9C">
              <w:rPr>
                <w:color w:val="000000"/>
                <w:sz w:val="16"/>
                <w:szCs w:val="16"/>
                <w:lang w:eastAsia="uk-UA"/>
              </w:rPr>
              <w:t>Програмування</w:t>
            </w:r>
          </w:p>
        </w:tc>
      </w:tr>
    </w:tbl>
    <w:p w:rsidR="002775FF" w:rsidRDefault="002775FF" w:rsidP="006C3B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2. Встановити зв’язки між таблицями.</w:t>
      </w:r>
    </w:p>
    <w:p w:rsidR="002775FF" w:rsidRDefault="002775FF" w:rsidP="006C3B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3. Створити наступні запити:</w:t>
      </w:r>
    </w:p>
    <w:p w:rsidR="002775FF" w:rsidRDefault="002775FF" w:rsidP="006C3B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3.1. Запит з параметром – Список студентів деякого курсу з № студентських квитків, номер курсу вводиться.</w:t>
      </w:r>
    </w:p>
    <w:p w:rsidR="002775FF" w:rsidRDefault="002775FF" w:rsidP="006C3B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3.2. Запит - якої спеціальності немає в базі (без підпорядкованих).</w:t>
      </w:r>
    </w:p>
    <w:p w:rsidR="002775FF" w:rsidRDefault="002775FF" w:rsidP="006C3B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3.3. Запит – які спеціальності повторюються, з ПІБ студента, № курсу і групи.</w:t>
      </w:r>
    </w:p>
    <w:p w:rsidR="002775FF" w:rsidRDefault="002775FF" w:rsidP="006C3B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3.4. Запит -  ПІБ студента, оцінки з дисциплін і середній бал.</w:t>
      </w:r>
    </w:p>
    <w:p w:rsidR="002775FF" w:rsidRDefault="002775FF" w:rsidP="00477B8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3.5. Запит -  ПІБ студента, курс, група, спеціальність, середній бал, Відсоток стипендії. Відсоток стипендії визначається за такими правилами:</w:t>
      </w:r>
    </w:p>
    <w:p w:rsidR="002775FF" w:rsidRDefault="002775FF" w:rsidP="00477B81">
      <w:pPr>
        <w:spacing w:after="0" w:line="240" w:lineRule="auto"/>
        <w:ind w:left="708"/>
        <w:rPr>
          <w:sz w:val="24"/>
          <w:szCs w:val="24"/>
        </w:rPr>
      </w:pPr>
      <w:r>
        <w:rPr>
          <w:sz w:val="24"/>
          <w:szCs w:val="24"/>
        </w:rPr>
        <w:t>Якщо середній бал = 5  відсоток становить 150% від стипендії.</w:t>
      </w:r>
    </w:p>
    <w:p w:rsidR="002775FF" w:rsidRDefault="002775FF" w:rsidP="00477B81">
      <w:pPr>
        <w:spacing w:after="0" w:line="240" w:lineRule="auto"/>
        <w:ind w:left="708"/>
        <w:rPr>
          <w:sz w:val="24"/>
          <w:szCs w:val="24"/>
        </w:rPr>
      </w:pPr>
      <w:r>
        <w:rPr>
          <w:sz w:val="24"/>
          <w:szCs w:val="24"/>
        </w:rPr>
        <w:t xml:space="preserve">Якщо середній бал </w:t>
      </w:r>
      <w:r w:rsidRPr="00477B81">
        <w:rPr>
          <w:sz w:val="24"/>
          <w:szCs w:val="24"/>
          <w:lang w:val="ru-RU"/>
        </w:rPr>
        <w:t>&gt;</w:t>
      </w:r>
      <w:r>
        <w:rPr>
          <w:sz w:val="24"/>
          <w:szCs w:val="24"/>
          <w:lang w:val="ru-RU"/>
        </w:rPr>
        <w:t>=</w:t>
      </w:r>
      <w:r w:rsidRPr="00477B81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4.5</w:t>
      </w:r>
      <w:r w:rsidRPr="00477B81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і </w:t>
      </w:r>
      <w:r w:rsidRPr="00477B81">
        <w:rPr>
          <w:sz w:val="24"/>
          <w:szCs w:val="24"/>
          <w:lang w:val="ru-RU"/>
        </w:rPr>
        <w:t>&lt; 5</w:t>
      </w:r>
      <w:r>
        <w:rPr>
          <w:sz w:val="24"/>
          <w:szCs w:val="24"/>
        </w:rPr>
        <w:t xml:space="preserve"> відсоток становить 120% від стипендії.</w:t>
      </w:r>
    </w:p>
    <w:p w:rsidR="002775FF" w:rsidRDefault="002775FF" w:rsidP="0057563C">
      <w:pPr>
        <w:spacing w:after="0" w:line="240" w:lineRule="auto"/>
        <w:ind w:left="708"/>
        <w:rPr>
          <w:sz w:val="24"/>
          <w:szCs w:val="24"/>
        </w:rPr>
      </w:pPr>
      <w:r>
        <w:rPr>
          <w:sz w:val="24"/>
          <w:szCs w:val="24"/>
        </w:rPr>
        <w:t xml:space="preserve">Якщо середній бал </w:t>
      </w:r>
      <w:r w:rsidRPr="0057563C">
        <w:rPr>
          <w:sz w:val="24"/>
          <w:szCs w:val="24"/>
        </w:rPr>
        <w:t xml:space="preserve">&gt; = </w:t>
      </w:r>
      <w:r>
        <w:rPr>
          <w:sz w:val="24"/>
          <w:szCs w:val="24"/>
        </w:rPr>
        <w:t xml:space="preserve">4  </w:t>
      </w:r>
      <w:r w:rsidRPr="0057563C">
        <w:rPr>
          <w:sz w:val="24"/>
          <w:szCs w:val="24"/>
        </w:rPr>
        <w:t>&lt; 4,5</w:t>
      </w:r>
      <w:r>
        <w:rPr>
          <w:sz w:val="24"/>
          <w:szCs w:val="24"/>
        </w:rPr>
        <w:t xml:space="preserve"> відсоток становить 100% від стипендії.</w:t>
      </w:r>
      <w:r w:rsidRPr="0057563C">
        <w:rPr>
          <w:sz w:val="24"/>
          <w:szCs w:val="24"/>
        </w:rPr>
        <w:t xml:space="preserve"> </w:t>
      </w:r>
    </w:p>
    <w:p w:rsidR="002775FF" w:rsidRDefault="002775FF" w:rsidP="0057563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3.6.</w:t>
      </w:r>
      <w:r w:rsidRPr="00477B81">
        <w:rPr>
          <w:sz w:val="24"/>
          <w:szCs w:val="24"/>
        </w:rPr>
        <w:t xml:space="preserve"> </w:t>
      </w:r>
      <w:r>
        <w:rPr>
          <w:sz w:val="24"/>
          <w:szCs w:val="24"/>
        </w:rPr>
        <w:t>Запит з параметром – Список студентів деякої групи( ПІБ, курс, група, спеціальність відсоток стипендії), курс, група, код спеціальності вводяться.</w:t>
      </w:r>
    </w:p>
    <w:p w:rsidR="002775FF" w:rsidRDefault="002775FF" w:rsidP="0057563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3.7 Перехресний запит – середній бал студентів по спеціальностям і курсам. (див. зразок)</w:t>
      </w:r>
    </w:p>
    <w:tbl>
      <w:tblPr>
        <w:tblW w:w="52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26"/>
        <w:gridCol w:w="3040"/>
        <w:gridCol w:w="533"/>
        <w:gridCol w:w="533"/>
        <w:gridCol w:w="533"/>
      </w:tblGrid>
      <w:tr w:rsidR="002775FF" w:rsidRPr="0057563C" w:rsidTr="0057563C">
        <w:trPr>
          <w:trHeight w:val="199"/>
          <w:tblHeader/>
          <w:tblCellSpacing w:w="0" w:type="dxa"/>
          <w:jc w:val="center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2775FF" w:rsidRPr="0057563C" w:rsidRDefault="002775FF" w:rsidP="006C3B9C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val="ru-RU" w:eastAsia="ru-RU"/>
              </w:rPr>
            </w:pPr>
            <w:r w:rsidRPr="0057563C">
              <w:rPr>
                <w:b/>
                <w:bCs/>
                <w:color w:val="000000"/>
                <w:sz w:val="18"/>
                <w:szCs w:val="18"/>
                <w:lang w:val="ru-RU" w:eastAsia="ru-RU"/>
              </w:rPr>
              <w:t>Середній бал по кур_перекрестный</w:t>
            </w:r>
          </w:p>
        </w:tc>
      </w:tr>
      <w:tr w:rsidR="002775FF" w:rsidRPr="0057563C" w:rsidTr="0057563C">
        <w:trPr>
          <w:trHeight w:val="214"/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2775FF" w:rsidRPr="0057563C" w:rsidRDefault="002775FF" w:rsidP="006C3B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ru-RU" w:eastAsia="ru-RU"/>
              </w:rPr>
            </w:pPr>
            <w:r w:rsidRPr="0057563C">
              <w:rPr>
                <w:b/>
                <w:bCs/>
                <w:color w:val="000000"/>
                <w:sz w:val="18"/>
                <w:szCs w:val="18"/>
                <w:lang w:val="ru-RU" w:eastAsia="ru-RU"/>
              </w:rPr>
              <w:t>Спец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2775FF" w:rsidRPr="0057563C" w:rsidRDefault="002775FF" w:rsidP="006C3B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ru-RU" w:eastAsia="ru-RU"/>
              </w:rPr>
            </w:pPr>
            <w:r w:rsidRPr="0057563C">
              <w:rPr>
                <w:b/>
                <w:bCs/>
                <w:color w:val="000000"/>
                <w:sz w:val="18"/>
                <w:szCs w:val="18"/>
                <w:lang w:val="ru-RU" w:eastAsia="ru-RU"/>
              </w:rPr>
              <w:t>Итоговое значение СерБал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2775FF" w:rsidRPr="0057563C" w:rsidRDefault="002775FF" w:rsidP="006C3B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ru-RU" w:eastAsia="ru-RU"/>
              </w:rPr>
            </w:pPr>
            <w:r w:rsidRPr="0057563C">
              <w:rPr>
                <w:b/>
                <w:bCs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2775FF" w:rsidRPr="0057563C" w:rsidRDefault="002775FF" w:rsidP="006C3B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ru-RU" w:eastAsia="ru-RU"/>
              </w:rPr>
            </w:pPr>
            <w:r w:rsidRPr="0057563C">
              <w:rPr>
                <w:b/>
                <w:bCs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</w:tcPr>
          <w:p w:rsidR="002775FF" w:rsidRPr="0057563C" w:rsidRDefault="002775FF" w:rsidP="006C3B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ru-RU" w:eastAsia="ru-RU"/>
              </w:rPr>
            </w:pPr>
            <w:r w:rsidRPr="0057563C">
              <w:rPr>
                <w:b/>
                <w:bCs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</w:tr>
      <w:tr w:rsidR="002775FF" w:rsidRPr="0057563C" w:rsidTr="0057563C">
        <w:trPr>
          <w:trHeight w:val="214"/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57563C" w:rsidRDefault="002775FF" w:rsidP="006C3B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  <w:r w:rsidRPr="0057563C">
              <w:rPr>
                <w:color w:val="000000"/>
                <w:sz w:val="18"/>
                <w:szCs w:val="18"/>
                <w:lang w:val="ru-RU" w:eastAsia="ru-RU"/>
              </w:rPr>
              <w:t>ООН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57563C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  <w:r w:rsidRPr="0057563C">
              <w:rPr>
                <w:color w:val="000000"/>
                <w:sz w:val="18"/>
                <w:szCs w:val="18"/>
                <w:lang w:val="ru-RU" w:eastAsia="ru-RU"/>
              </w:rPr>
              <w:t>4,03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57563C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  <w:r w:rsidRPr="0057563C">
              <w:rPr>
                <w:color w:val="000000"/>
                <w:sz w:val="18"/>
                <w:szCs w:val="18"/>
                <w:lang w:val="ru-RU" w:eastAsia="ru-RU"/>
              </w:rPr>
              <w:t>4,67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57563C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  <w:r w:rsidRPr="0057563C">
              <w:rPr>
                <w:color w:val="000000"/>
                <w:sz w:val="18"/>
                <w:szCs w:val="18"/>
                <w:lang w:val="ru-RU" w:eastAsia="ru-RU"/>
              </w:rPr>
              <w:t>3,50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57563C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  <w:r w:rsidRPr="0057563C">
              <w:rPr>
                <w:color w:val="000000"/>
                <w:sz w:val="18"/>
                <w:szCs w:val="18"/>
                <w:lang w:val="ru-RU" w:eastAsia="ru-RU"/>
              </w:rPr>
              <w:t>4,25</w:t>
            </w:r>
          </w:p>
        </w:tc>
      </w:tr>
      <w:tr w:rsidR="002775FF" w:rsidRPr="0057563C" w:rsidTr="0057563C">
        <w:trPr>
          <w:trHeight w:val="199"/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57563C" w:rsidRDefault="002775FF" w:rsidP="006C3B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  <w:r w:rsidRPr="0057563C">
              <w:rPr>
                <w:color w:val="000000"/>
                <w:sz w:val="18"/>
                <w:szCs w:val="18"/>
                <w:lang w:val="ru-RU" w:eastAsia="ru-RU"/>
              </w:rPr>
              <w:t>ПВ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57563C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  <w:r w:rsidRPr="0057563C">
              <w:rPr>
                <w:color w:val="000000"/>
                <w:sz w:val="18"/>
                <w:szCs w:val="18"/>
                <w:lang w:val="ru-RU" w:eastAsia="ru-RU"/>
              </w:rPr>
              <w:t>3,93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57563C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  <w:r w:rsidRPr="0057563C">
              <w:rPr>
                <w:color w:val="000000"/>
                <w:sz w:val="18"/>
                <w:szCs w:val="18"/>
                <w:lang w:val="ru-RU" w:eastAsia="ru-RU"/>
              </w:rPr>
              <w:t>3,63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57563C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  <w:r w:rsidRPr="0057563C">
              <w:rPr>
                <w:color w:val="000000"/>
                <w:sz w:val="18"/>
                <w:szCs w:val="18"/>
                <w:lang w:val="ru-RU" w:eastAsia="ru-RU"/>
              </w:rPr>
              <w:t>4,67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57563C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2775FF" w:rsidRPr="0057563C" w:rsidTr="0057563C">
        <w:trPr>
          <w:trHeight w:val="214"/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57563C" w:rsidRDefault="002775FF" w:rsidP="006C3B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  <w:r w:rsidRPr="0057563C">
              <w:rPr>
                <w:color w:val="000000"/>
                <w:sz w:val="18"/>
                <w:szCs w:val="18"/>
                <w:lang w:val="ru-RU" w:eastAsia="ru-RU"/>
              </w:rPr>
              <w:t>РО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57563C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  <w:r w:rsidRPr="0057563C">
              <w:rPr>
                <w:color w:val="000000"/>
                <w:sz w:val="18"/>
                <w:szCs w:val="18"/>
                <w:lang w:val="ru-RU" w:eastAsia="ru-RU"/>
              </w:rPr>
              <w:t>3,83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57563C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  <w:r w:rsidRPr="0057563C">
              <w:rPr>
                <w:color w:val="000000"/>
                <w:sz w:val="18"/>
                <w:szCs w:val="18"/>
                <w:lang w:val="ru-RU" w:eastAsia="ru-RU"/>
              </w:rPr>
              <w:t>3,83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57563C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2775FF" w:rsidRPr="0057563C" w:rsidRDefault="002775FF" w:rsidP="006C3B9C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</w:tbl>
    <w:p w:rsidR="002775FF" w:rsidRDefault="002775FF" w:rsidP="006C3B9C">
      <w:pPr>
        <w:spacing w:after="0" w:line="240" w:lineRule="auto"/>
        <w:rPr>
          <w:noProof/>
          <w:sz w:val="24"/>
          <w:szCs w:val="24"/>
          <w:lang w:val="ru-RU" w:eastAsia="ru-RU"/>
        </w:rPr>
      </w:pPr>
      <w:r>
        <w:rPr>
          <w:noProof/>
          <w:sz w:val="24"/>
          <w:szCs w:val="24"/>
          <w:lang w:val="ru-RU" w:eastAsia="ru-RU"/>
        </w:rPr>
        <w:t>4 Створити наступні форми.</w:t>
      </w:r>
    </w:p>
    <w:p w:rsidR="002775FF" w:rsidRDefault="002775FF" w:rsidP="006C3B9C">
      <w:pPr>
        <w:spacing w:after="0" w:line="240" w:lineRule="auto"/>
        <w:rPr>
          <w:noProof/>
          <w:sz w:val="24"/>
          <w:szCs w:val="24"/>
          <w:lang w:val="ru-RU" w:eastAsia="ru-RU"/>
        </w:rPr>
      </w:pPr>
      <w:r>
        <w:rPr>
          <w:noProof/>
          <w:sz w:val="24"/>
          <w:szCs w:val="24"/>
          <w:lang w:val="ru-RU" w:eastAsia="ru-RU"/>
        </w:rPr>
        <w:t>4.1 Форми для введення данних до бази для всіх таблиць.</w:t>
      </w:r>
    </w:p>
    <w:p w:rsidR="002775FF" w:rsidRDefault="002775FF" w:rsidP="006C3B9C">
      <w:pPr>
        <w:spacing w:after="0" w:line="240" w:lineRule="auto"/>
        <w:rPr>
          <w:noProof/>
          <w:sz w:val="24"/>
          <w:szCs w:val="24"/>
          <w:lang w:val="ru-RU" w:eastAsia="ru-RU"/>
        </w:rPr>
      </w:pPr>
      <w:r>
        <w:rPr>
          <w:noProof/>
          <w:sz w:val="24"/>
          <w:szCs w:val="24"/>
          <w:lang w:val="ru-RU" w:eastAsia="ru-RU"/>
        </w:rPr>
        <w:t>4.2. Форму Студенти за зразком:</w:t>
      </w:r>
    </w:p>
    <w:p w:rsidR="002775FF" w:rsidRDefault="002775FF" w:rsidP="006C3B9C">
      <w:pPr>
        <w:spacing w:after="0" w:line="240" w:lineRule="auto"/>
        <w:rPr>
          <w:noProof/>
          <w:sz w:val="24"/>
          <w:szCs w:val="24"/>
          <w:lang w:val="ru-RU" w:eastAsia="ru-RU"/>
        </w:rPr>
      </w:pPr>
      <w:r w:rsidRPr="00F13478">
        <w:rPr>
          <w:noProof/>
          <w:sz w:val="24"/>
          <w:szCs w:val="24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80.75pt;height:201pt;visibility:visible" o:bordertopcolor="this" o:borderleftcolor="this" o:borderbottomcolor="this" o:borderrightcolor="this">
            <v:imagedata r:id="rId7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2775FF" w:rsidRDefault="002775FF" w:rsidP="006C3B9C">
      <w:pPr>
        <w:spacing w:after="0" w:line="240" w:lineRule="auto"/>
        <w:rPr>
          <w:noProof/>
          <w:sz w:val="24"/>
          <w:szCs w:val="24"/>
          <w:lang w:val="ru-RU" w:eastAsia="ru-RU"/>
        </w:rPr>
      </w:pPr>
      <w:r>
        <w:rPr>
          <w:noProof/>
          <w:sz w:val="24"/>
          <w:szCs w:val="24"/>
          <w:lang w:val="ru-RU" w:eastAsia="ru-RU"/>
        </w:rPr>
        <w:t>На формі розмістити назву групи, яка включає курс, № групи, код спеціальності.</w:t>
      </w:r>
    </w:p>
    <w:p w:rsidR="002775FF" w:rsidRDefault="002775FF" w:rsidP="006C3B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5. Звіти.</w:t>
      </w:r>
    </w:p>
    <w:p w:rsidR="002775FF" w:rsidRDefault="002775FF" w:rsidP="006C3B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5.1. Створити звіт Список групи – курс, група, код спеціальності вводяться.</w:t>
      </w:r>
    </w:p>
    <w:p w:rsidR="002775FF" w:rsidRDefault="002775FF" w:rsidP="006C3B9C">
      <w:pPr>
        <w:spacing w:after="0" w:line="240" w:lineRule="auto"/>
        <w:rPr>
          <w:noProof/>
          <w:sz w:val="24"/>
          <w:szCs w:val="24"/>
          <w:lang w:val="ru-RU" w:eastAsia="ru-RU"/>
        </w:rPr>
      </w:pPr>
      <w:r w:rsidRPr="00F13478">
        <w:rPr>
          <w:noProof/>
          <w:sz w:val="24"/>
          <w:szCs w:val="24"/>
          <w:lang w:val="ru-RU" w:eastAsia="ru-RU"/>
        </w:rPr>
        <w:pict>
          <v:shape id="Рисунок 5" o:spid="_x0000_i1026" type="#_x0000_t75" style="width:480pt;height:135pt;visibility:visible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2775FF" w:rsidRDefault="002775FF" w:rsidP="006C3B9C">
      <w:pPr>
        <w:spacing w:after="0" w:line="240" w:lineRule="auto"/>
        <w:rPr>
          <w:noProof/>
          <w:sz w:val="24"/>
          <w:szCs w:val="24"/>
          <w:lang w:val="ru-RU" w:eastAsia="ru-RU"/>
        </w:rPr>
      </w:pPr>
      <w:r>
        <w:rPr>
          <w:noProof/>
          <w:sz w:val="24"/>
          <w:szCs w:val="24"/>
          <w:lang w:val="ru-RU" w:eastAsia="ru-RU"/>
        </w:rPr>
        <w:t>5.2. Створити звіт Групи за зразком:</w:t>
      </w:r>
    </w:p>
    <w:p w:rsidR="002775FF" w:rsidRDefault="002775FF" w:rsidP="006C3B9C">
      <w:pPr>
        <w:spacing w:after="0" w:line="240" w:lineRule="auto"/>
        <w:rPr>
          <w:noProof/>
          <w:sz w:val="24"/>
          <w:szCs w:val="24"/>
          <w:lang w:val="ru-RU" w:eastAsia="ru-RU"/>
        </w:rPr>
      </w:pPr>
      <w:r w:rsidRPr="00F13478">
        <w:rPr>
          <w:noProof/>
          <w:sz w:val="24"/>
          <w:szCs w:val="24"/>
          <w:lang w:val="ru-RU" w:eastAsia="ru-RU"/>
        </w:rPr>
        <w:pict>
          <v:shape id="Рисунок 4" o:spid="_x0000_i1027" type="#_x0000_t75" style="width:365.25pt;height:237pt;visibility:visible">
            <v:imagedata r:id="rId9" o:title=""/>
          </v:shape>
        </w:pict>
      </w:r>
    </w:p>
    <w:p w:rsidR="002775FF" w:rsidRDefault="002775FF" w:rsidP="006C3B9C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val="ru-RU" w:eastAsia="ru-RU"/>
        </w:rPr>
        <w:t>5.3. Створит звіт Студенти  за зразком:</w:t>
      </w:r>
    </w:p>
    <w:p w:rsidR="002775FF" w:rsidRDefault="002775FF" w:rsidP="006C3B9C">
      <w:pPr>
        <w:spacing w:after="0" w:line="240" w:lineRule="auto"/>
        <w:rPr>
          <w:noProof/>
          <w:sz w:val="24"/>
          <w:szCs w:val="24"/>
          <w:lang w:val="ru-RU" w:eastAsia="ru-RU"/>
        </w:rPr>
      </w:pPr>
      <w:r w:rsidRPr="00F13478">
        <w:rPr>
          <w:noProof/>
          <w:sz w:val="24"/>
          <w:szCs w:val="24"/>
          <w:lang w:val="ru-RU" w:eastAsia="ru-RU"/>
        </w:rPr>
        <w:pict>
          <v:shape id="Рисунок 6" o:spid="_x0000_i1028" type="#_x0000_t75" style="width:362.25pt;height:234.75pt;visibility:visible">
            <v:imagedata r:id="rId10" o:title=""/>
          </v:shape>
        </w:pict>
      </w:r>
    </w:p>
    <w:p w:rsidR="002775FF" w:rsidRPr="00F33AAE" w:rsidRDefault="002775FF" w:rsidP="00F33AAE">
      <w:pPr>
        <w:spacing w:after="0" w:line="240" w:lineRule="auto"/>
        <w:rPr>
          <w:noProof/>
          <w:sz w:val="24"/>
          <w:szCs w:val="24"/>
          <w:lang w:val="ru-RU" w:eastAsia="ru-RU"/>
        </w:rPr>
      </w:pPr>
      <w:r>
        <w:rPr>
          <w:noProof/>
          <w:sz w:val="24"/>
          <w:szCs w:val="24"/>
          <w:lang w:val="ru-RU" w:eastAsia="ru-RU"/>
        </w:rPr>
        <w:t>6. Створити Кнопкову форму Олімпіада за зразком:</w:t>
      </w:r>
    </w:p>
    <w:p w:rsidR="002775FF" w:rsidRDefault="002775FF" w:rsidP="00F33AAE">
      <w:pPr>
        <w:spacing w:after="0" w:line="240" w:lineRule="auto"/>
        <w:jc w:val="center"/>
        <w:rPr>
          <w:sz w:val="24"/>
          <w:szCs w:val="24"/>
        </w:rPr>
      </w:pPr>
      <w:r w:rsidRPr="00F13478">
        <w:rPr>
          <w:noProof/>
          <w:sz w:val="24"/>
          <w:szCs w:val="24"/>
          <w:lang w:val="ru-RU" w:eastAsia="ru-RU"/>
        </w:rPr>
        <w:pict>
          <v:shape id="Рисунок 3" o:spid="_x0000_i1029" type="#_x0000_t75" style="width:225pt;height:85.5pt;visibility:visible" o:bordertopcolor="this" o:borderleftcolor="this" o:borderbottomcolor="this" o:borderrightcolor="this">
            <v:imagedata r:id="rId11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2775FF" w:rsidRDefault="002775FF" w:rsidP="00F33AA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Де розмістити кнопку для введення даних до бази, кнопки, які відкривають Звіти (Групи, Список групи), Форму Студенти.</w:t>
      </w:r>
    </w:p>
    <w:p w:rsidR="002775FF" w:rsidRDefault="002775FF" w:rsidP="00F33AAE">
      <w:pPr>
        <w:spacing w:after="0" w:line="240" w:lineRule="auto"/>
        <w:rPr>
          <w:sz w:val="24"/>
          <w:szCs w:val="24"/>
        </w:rPr>
      </w:pPr>
    </w:p>
    <w:p w:rsidR="002775FF" w:rsidRPr="00841F25" w:rsidRDefault="002775FF" w:rsidP="00841F25">
      <w:pPr>
        <w:spacing w:after="0" w:line="240" w:lineRule="auto"/>
        <w:jc w:val="center"/>
        <w:rPr>
          <w:b/>
          <w:sz w:val="24"/>
          <w:szCs w:val="24"/>
        </w:rPr>
      </w:pPr>
      <w:r w:rsidRPr="00841F25">
        <w:rPr>
          <w:b/>
          <w:sz w:val="24"/>
          <w:szCs w:val="24"/>
        </w:rPr>
        <w:t>Критерії оцінки результатів</w:t>
      </w:r>
    </w:p>
    <w:tbl>
      <w:tblPr>
        <w:tblStyle w:val="TableGrid"/>
        <w:tblW w:w="0" w:type="auto"/>
        <w:jc w:val="center"/>
        <w:tblLook w:val="01E0"/>
      </w:tblPr>
      <w:tblGrid>
        <w:gridCol w:w="534"/>
        <w:gridCol w:w="3651"/>
        <w:gridCol w:w="2249"/>
        <w:gridCol w:w="1612"/>
      </w:tblGrid>
      <w:tr w:rsidR="002775FF" w:rsidTr="00841F25">
        <w:trPr>
          <w:jc w:val="center"/>
        </w:trPr>
        <w:tc>
          <w:tcPr>
            <w:tcW w:w="534" w:type="dxa"/>
            <w:vAlign w:val="center"/>
          </w:tcPr>
          <w:p w:rsidR="002775FF" w:rsidRDefault="002775FF" w:rsidP="00841F2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№</w:t>
            </w:r>
          </w:p>
        </w:tc>
        <w:tc>
          <w:tcPr>
            <w:tcW w:w="3651" w:type="dxa"/>
            <w:vAlign w:val="center"/>
          </w:tcPr>
          <w:p w:rsidR="002775FF" w:rsidRDefault="002775FF" w:rsidP="00841F2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Завдання</w:t>
            </w:r>
          </w:p>
        </w:tc>
        <w:tc>
          <w:tcPr>
            <w:tcW w:w="2249" w:type="dxa"/>
            <w:vAlign w:val="center"/>
          </w:tcPr>
          <w:p w:rsidR="002775FF" w:rsidRDefault="002775FF" w:rsidP="00841F2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Максимальна кількість</w:t>
            </w:r>
          </w:p>
        </w:tc>
        <w:tc>
          <w:tcPr>
            <w:tcW w:w="1612" w:type="dxa"/>
            <w:vAlign w:val="center"/>
          </w:tcPr>
          <w:p w:rsidR="002775FF" w:rsidRDefault="002775FF" w:rsidP="00841F25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Набрано балів</w:t>
            </w:r>
          </w:p>
        </w:tc>
      </w:tr>
      <w:tr w:rsidR="002775FF" w:rsidTr="00841F25">
        <w:trPr>
          <w:jc w:val="center"/>
        </w:trPr>
        <w:tc>
          <w:tcPr>
            <w:tcW w:w="534" w:type="dxa"/>
          </w:tcPr>
          <w:p w:rsidR="002775FF" w:rsidRDefault="002775FF" w:rsidP="00841F2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51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Створення бази</w:t>
            </w:r>
          </w:p>
        </w:tc>
        <w:tc>
          <w:tcPr>
            <w:tcW w:w="2249" w:type="dxa"/>
          </w:tcPr>
          <w:p w:rsidR="002775FF" w:rsidRPr="00841F25" w:rsidRDefault="002775FF" w:rsidP="00841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41F25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2775FF" w:rsidTr="00841F25">
        <w:trPr>
          <w:jc w:val="center"/>
        </w:trPr>
        <w:tc>
          <w:tcPr>
            <w:tcW w:w="534" w:type="dxa"/>
          </w:tcPr>
          <w:p w:rsidR="002775FF" w:rsidRDefault="002775FF" w:rsidP="00841F2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51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Встановлення зв’язків</w:t>
            </w:r>
          </w:p>
        </w:tc>
        <w:tc>
          <w:tcPr>
            <w:tcW w:w="2249" w:type="dxa"/>
          </w:tcPr>
          <w:p w:rsidR="002775FF" w:rsidRPr="00841F25" w:rsidRDefault="002775FF" w:rsidP="00841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41F25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612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2775FF" w:rsidTr="00841F25">
        <w:trPr>
          <w:jc w:val="center"/>
        </w:trPr>
        <w:tc>
          <w:tcPr>
            <w:tcW w:w="534" w:type="dxa"/>
          </w:tcPr>
          <w:p w:rsidR="002775FF" w:rsidRDefault="002775FF" w:rsidP="00841F2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51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3.1. Запит з параметром</w:t>
            </w:r>
          </w:p>
        </w:tc>
        <w:tc>
          <w:tcPr>
            <w:tcW w:w="2249" w:type="dxa"/>
          </w:tcPr>
          <w:p w:rsidR="002775FF" w:rsidRPr="00841F25" w:rsidRDefault="002775FF" w:rsidP="00841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41F25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612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2775FF" w:rsidTr="00841F25">
        <w:trPr>
          <w:jc w:val="center"/>
        </w:trPr>
        <w:tc>
          <w:tcPr>
            <w:tcW w:w="534" w:type="dxa"/>
          </w:tcPr>
          <w:p w:rsidR="002775FF" w:rsidRDefault="002775FF" w:rsidP="00841F2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51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3.2. Запит без підпорядкованих</w:t>
            </w:r>
          </w:p>
        </w:tc>
        <w:tc>
          <w:tcPr>
            <w:tcW w:w="2249" w:type="dxa"/>
          </w:tcPr>
          <w:p w:rsidR="002775FF" w:rsidRPr="00841F25" w:rsidRDefault="002775FF" w:rsidP="00841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41F25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612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2775FF" w:rsidTr="00841F25">
        <w:trPr>
          <w:jc w:val="center"/>
        </w:trPr>
        <w:tc>
          <w:tcPr>
            <w:tcW w:w="534" w:type="dxa"/>
          </w:tcPr>
          <w:p w:rsidR="002775FF" w:rsidRDefault="002775FF" w:rsidP="00841F2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51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3.3. Запит на повторення</w:t>
            </w:r>
          </w:p>
        </w:tc>
        <w:tc>
          <w:tcPr>
            <w:tcW w:w="2249" w:type="dxa"/>
          </w:tcPr>
          <w:p w:rsidR="002775FF" w:rsidRPr="00841F25" w:rsidRDefault="002775FF" w:rsidP="00841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41F25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612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2775FF" w:rsidTr="00841F25">
        <w:trPr>
          <w:jc w:val="center"/>
        </w:trPr>
        <w:tc>
          <w:tcPr>
            <w:tcW w:w="534" w:type="dxa"/>
          </w:tcPr>
          <w:p w:rsidR="002775FF" w:rsidRDefault="002775FF" w:rsidP="00841F2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51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3.4. Запит середній бал.</w:t>
            </w:r>
          </w:p>
        </w:tc>
        <w:tc>
          <w:tcPr>
            <w:tcW w:w="2249" w:type="dxa"/>
          </w:tcPr>
          <w:p w:rsidR="002775FF" w:rsidRPr="00841F25" w:rsidRDefault="002775FF" w:rsidP="00841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41F25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612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2775FF" w:rsidTr="00841F25">
        <w:trPr>
          <w:jc w:val="center"/>
        </w:trPr>
        <w:tc>
          <w:tcPr>
            <w:tcW w:w="534" w:type="dxa"/>
          </w:tcPr>
          <w:p w:rsidR="002775FF" w:rsidRDefault="002775FF" w:rsidP="00841F2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51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3.5. Запит Відсоток стипендії.</w:t>
            </w:r>
          </w:p>
        </w:tc>
        <w:tc>
          <w:tcPr>
            <w:tcW w:w="2249" w:type="dxa"/>
          </w:tcPr>
          <w:p w:rsidR="002775FF" w:rsidRPr="00841F25" w:rsidRDefault="002775FF" w:rsidP="00841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41F25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2775FF" w:rsidTr="00841F25">
        <w:trPr>
          <w:jc w:val="center"/>
        </w:trPr>
        <w:tc>
          <w:tcPr>
            <w:tcW w:w="534" w:type="dxa"/>
          </w:tcPr>
          <w:p w:rsidR="002775FF" w:rsidRDefault="002775FF" w:rsidP="00841F2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51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3.6.</w:t>
            </w:r>
            <w:r w:rsidRPr="00477B81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Запит з параметром</w:t>
            </w:r>
          </w:p>
        </w:tc>
        <w:tc>
          <w:tcPr>
            <w:tcW w:w="2249" w:type="dxa"/>
          </w:tcPr>
          <w:p w:rsidR="002775FF" w:rsidRPr="00841F25" w:rsidRDefault="002775FF" w:rsidP="00841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41F25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612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2775FF" w:rsidTr="00841F25">
        <w:trPr>
          <w:jc w:val="center"/>
        </w:trPr>
        <w:tc>
          <w:tcPr>
            <w:tcW w:w="534" w:type="dxa"/>
          </w:tcPr>
          <w:p w:rsidR="002775FF" w:rsidRDefault="002775FF" w:rsidP="00841F2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51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3.7 Перехресний запит</w:t>
            </w:r>
          </w:p>
        </w:tc>
        <w:tc>
          <w:tcPr>
            <w:tcW w:w="2249" w:type="dxa"/>
          </w:tcPr>
          <w:p w:rsidR="002775FF" w:rsidRPr="00841F25" w:rsidRDefault="002775FF" w:rsidP="00841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41F25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2775FF" w:rsidTr="00841F25">
        <w:trPr>
          <w:jc w:val="center"/>
        </w:trPr>
        <w:tc>
          <w:tcPr>
            <w:tcW w:w="534" w:type="dxa"/>
          </w:tcPr>
          <w:p w:rsidR="002775FF" w:rsidRDefault="002775FF" w:rsidP="00841F2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51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noProof/>
                <w:sz w:val="24"/>
                <w:szCs w:val="24"/>
                <w:lang w:val="ru-RU" w:eastAsia="ru-RU"/>
              </w:rPr>
              <w:t>4.1 Форми для введення данних</w:t>
            </w:r>
          </w:p>
        </w:tc>
        <w:tc>
          <w:tcPr>
            <w:tcW w:w="2249" w:type="dxa"/>
          </w:tcPr>
          <w:p w:rsidR="002775FF" w:rsidRPr="00841F25" w:rsidRDefault="002775FF" w:rsidP="00841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41F25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612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2775FF" w:rsidTr="00841F25">
        <w:trPr>
          <w:jc w:val="center"/>
        </w:trPr>
        <w:tc>
          <w:tcPr>
            <w:tcW w:w="534" w:type="dxa"/>
          </w:tcPr>
          <w:p w:rsidR="002775FF" w:rsidRDefault="002775FF" w:rsidP="00841F2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51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noProof/>
                <w:sz w:val="24"/>
                <w:szCs w:val="24"/>
                <w:lang w:val="ru-RU" w:eastAsia="ru-RU"/>
              </w:rPr>
              <w:t>4.2. Форму Студенти</w:t>
            </w:r>
          </w:p>
        </w:tc>
        <w:tc>
          <w:tcPr>
            <w:tcW w:w="2249" w:type="dxa"/>
          </w:tcPr>
          <w:p w:rsidR="002775FF" w:rsidRPr="00841F25" w:rsidRDefault="002775FF" w:rsidP="00841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41F25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2775FF" w:rsidTr="00841F25">
        <w:trPr>
          <w:jc w:val="center"/>
        </w:trPr>
        <w:tc>
          <w:tcPr>
            <w:tcW w:w="534" w:type="dxa"/>
          </w:tcPr>
          <w:p w:rsidR="002775FF" w:rsidRDefault="002775FF" w:rsidP="00841F2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51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noProof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sz w:val="24"/>
                <w:szCs w:val="24"/>
              </w:rPr>
              <w:t>5.1. Звіт Список групи</w:t>
            </w:r>
          </w:p>
        </w:tc>
        <w:tc>
          <w:tcPr>
            <w:tcW w:w="2249" w:type="dxa"/>
          </w:tcPr>
          <w:p w:rsidR="002775FF" w:rsidRPr="00841F25" w:rsidRDefault="002775FF" w:rsidP="00841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41F25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612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2775FF" w:rsidTr="00841F25">
        <w:trPr>
          <w:jc w:val="center"/>
        </w:trPr>
        <w:tc>
          <w:tcPr>
            <w:tcW w:w="534" w:type="dxa"/>
          </w:tcPr>
          <w:p w:rsidR="002775FF" w:rsidRDefault="002775FF" w:rsidP="00841F2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51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noProof/>
                <w:sz w:val="24"/>
                <w:szCs w:val="24"/>
                <w:lang w:val="ru-RU" w:eastAsia="ru-RU"/>
              </w:rPr>
              <w:t>5.2. Звіт Групи</w:t>
            </w:r>
          </w:p>
        </w:tc>
        <w:tc>
          <w:tcPr>
            <w:tcW w:w="2249" w:type="dxa"/>
          </w:tcPr>
          <w:p w:rsidR="002775FF" w:rsidRPr="00841F25" w:rsidRDefault="002775FF" w:rsidP="00841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41F25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612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2775FF" w:rsidTr="00841F25">
        <w:trPr>
          <w:jc w:val="center"/>
        </w:trPr>
        <w:tc>
          <w:tcPr>
            <w:tcW w:w="534" w:type="dxa"/>
          </w:tcPr>
          <w:p w:rsidR="002775FF" w:rsidRDefault="002775FF" w:rsidP="00841F2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51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noProof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noProof/>
                <w:sz w:val="24"/>
                <w:szCs w:val="24"/>
                <w:lang w:val="ru-RU" w:eastAsia="ru-RU"/>
              </w:rPr>
              <w:t xml:space="preserve">5.3. Звіт Студенти  </w:t>
            </w:r>
          </w:p>
        </w:tc>
        <w:tc>
          <w:tcPr>
            <w:tcW w:w="2249" w:type="dxa"/>
          </w:tcPr>
          <w:p w:rsidR="002775FF" w:rsidRPr="00841F25" w:rsidRDefault="002775FF" w:rsidP="00841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41F25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1612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2775FF" w:rsidTr="00841F25">
        <w:trPr>
          <w:jc w:val="center"/>
        </w:trPr>
        <w:tc>
          <w:tcPr>
            <w:tcW w:w="534" w:type="dxa"/>
          </w:tcPr>
          <w:p w:rsidR="002775FF" w:rsidRDefault="002775FF" w:rsidP="00841F2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51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noProof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noProof/>
                <w:sz w:val="24"/>
                <w:szCs w:val="24"/>
                <w:lang w:val="ru-RU" w:eastAsia="ru-RU"/>
              </w:rPr>
              <w:t>Кнопкова форма</w:t>
            </w:r>
          </w:p>
        </w:tc>
        <w:tc>
          <w:tcPr>
            <w:tcW w:w="2249" w:type="dxa"/>
          </w:tcPr>
          <w:p w:rsidR="002775FF" w:rsidRPr="00841F25" w:rsidRDefault="002775FF" w:rsidP="00841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41F25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2775FF" w:rsidTr="00841F25">
        <w:trPr>
          <w:jc w:val="center"/>
        </w:trPr>
        <w:tc>
          <w:tcPr>
            <w:tcW w:w="534" w:type="dxa"/>
          </w:tcPr>
          <w:p w:rsidR="002775FF" w:rsidRDefault="002775FF" w:rsidP="00841F25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51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noProof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noProof/>
                <w:sz w:val="24"/>
                <w:szCs w:val="24"/>
                <w:lang w:val="ru-RU" w:eastAsia="ru-RU"/>
              </w:rPr>
              <w:t>Всього</w:t>
            </w:r>
          </w:p>
        </w:tc>
        <w:tc>
          <w:tcPr>
            <w:tcW w:w="2249" w:type="dxa"/>
          </w:tcPr>
          <w:p w:rsidR="002775FF" w:rsidRPr="00841F25" w:rsidRDefault="002775FF" w:rsidP="00841F25">
            <w:pPr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41F25">
              <w:rPr>
                <w:b/>
                <w:sz w:val="24"/>
                <w:szCs w:val="24"/>
              </w:rPr>
              <w:fldChar w:fldCharType="begin"/>
            </w:r>
            <w:r w:rsidRPr="00841F25">
              <w:rPr>
                <w:rFonts w:eastAsia="Calibri"/>
                <w:b/>
                <w:sz w:val="24"/>
                <w:szCs w:val="24"/>
              </w:rPr>
              <w:instrText xml:space="preserve"> =SUM(ABOVE) </w:instrText>
            </w:r>
            <w:r w:rsidRPr="00841F25">
              <w:rPr>
                <w:b/>
                <w:sz w:val="24"/>
                <w:szCs w:val="24"/>
              </w:rPr>
              <w:fldChar w:fldCharType="separate"/>
            </w:r>
            <w:r w:rsidRPr="00841F25">
              <w:rPr>
                <w:rFonts w:eastAsia="Calibri"/>
                <w:b/>
                <w:noProof/>
                <w:sz w:val="24"/>
                <w:szCs w:val="24"/>
              </w:rPr>
              <w:t>20</w:t>
            </w:r>
            <w:r w:rsidRPr="00841F25">
              <w:rPr>
                <w:b/>
                <w:sz w:val="24"/>
                <w:szCs w:val="24"/>
              </w:rPr>
              <w:fldChar w:fldCharType="end"/>
            </w:r>
          </w:p>
        </w:tc>
        <w:tc>
          <w:tcPr>
            <w:tcW w:w="1612" w:type="dxa"/>
          </w:tcPr>
          <w:p w:rsidR="002775FF" w:rsidRDefault="002775FF" w:rsidP="006C3B9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</w:tr>
    </w:tbl>
    <w:p w:rsidR="002775FF" w:rsidRPr="006C3B9C" w:rsidRDefault="002775FF" w:rsidP="006C3B9C">
      <w:pPr>
        <w:spacing w:after="0" w:line="240" w:lineRule="auto"/>
        <w:rPr>
          <w:sz w:val="24"/>
          <w:szCs w:val="24"/>
        </w:rPr>
      </w:pPr>
    </w:p>
    <w:sectPr w:rsidR="002775FF" w:rsidRPr="006C3B9C" w:rsidSect="00F33AAE">
      <w:headerReference w:type="default" r:id="rId12"/>
      <w:pgSz w:w="11906" w:h="16838"/>
      <w:pgMar w:top="850" w:right="850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5FF" w:rsidRDefault="002775FF" w:rsidP="006C3B9C">
      <w:pPr>
        <w:spacing w:after="0" w:line="240" w:lineRule="auto"/>
      </w:pPr>
      <w:r>
        <w:separator/>
      </w:r>
    </w:p>
  </w:endnote>
  <w:endnote w:type="continuationSeparator" w:id="0">
    <w:p w:rsidR="002775FF" w:rsidRDefault="002775FF" w:rsidP="006C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5FF" w:rsidRDefault="002775FF" w:rsidP="006C3B9C">
      <w:pPr>
        <w:spacing w:after="0" w:line="240" w:lineRule="auto"/>
      </w:pPr>
      <w:r>
        <w:separator/>
      </w:r>
    </w:p>
  </w:footnote>
  <w:footnote w:type="continuationSeparator" w:id="0">
    <w:p w:rsidR="002775FF" w:rsidRDefault="002775FF" w:rsidP="006C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5FF" w:rsidRDefault="002775FF" w:rsidP="00B36DCC">
    <w:pPr>
      <w:pStyle w:val="Header"/>
      <w:jc w:val="center"/>
    </w:pPr>
    <w:r>
      <w:t>Київський технікум готельного господарства 2013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B0CB9"/>
    <w:multiLevelType w:val="multilevel"/>
    <w:tmpl w:val="E9FC0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C095D3A"/>
    <w:multiLevelType w:val="hybridMultilevel"/>
    <w:tmpl w:val="348EB436"/>
    <w:lvl w:ilvl="0" w:tplc="A26ED19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955CE5"/>
    <w:multiLevelType w:val="hybridMultilevel"/>
    <w:tmpl w:val="E9FC0C1A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4AD0"/>
    <w:rsid w:val="002775FF"/>
    <w:rsid w:val="00417B99"/>
    <w:rsid w:val="00477B81"/>
    <w:rsid w:val="004C0EB8"/>
    <w:rsid w:val="0057563C"/>
    <w:rsid w:val="006C3B9C"/>
    <w:rsid w:val="008159BC"/>
    <w:rsid w:val="00841F25"/>
    <w:rsid w:val="0084755D"/>
    <w:rsid w:val="009D4AD0"/>
    <w:rsid w:val="00B36DCC"/>
    <w:rsid w:val="00F13478"/>
    <w:rsid w:val="00F33AAE"/>
    <w:rsid w:val="00F40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776"/>
    <w:pPr>
      <w:spacing w:after="200" w:line="276" w:lineRule="auto"/>
    </w:pPr>
    <w:rPr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C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C3B9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C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C3B9C"/>
    <w:rPr>
      <w:rFonts w:cs="Times New Roman"/>
    </w:rPr>
  </w:style>
  <w:style w:type="paragraph" w:styleId="ListParagraph">
    <w:name w:val="List Paragraph"/>
    <w:basedOn w:val="Normal"/>
    <w:uiPriority w:val="99"/>
    <w:qFormat/>
    <w:rsid w:val="006C3B9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C3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3B9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locked/>
    <w:rsid w:val="00F33AAE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866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6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6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6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6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149</TotalTime>
  <Pages>3</Pages>
  <Words>509</Words>
  <Characters>2907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Кнревич Вікторія</dc:creator>
  <cp:keywords/>
  <dc:description/>
  <cp:lastModifiedBy>Admin</cp:lastModifiedBy>
  <cp:revision>3</cp:revision>
  <dcterms:created xsi:type="dcterms:W3CDTF">2013-03-04T09:42:00Z</dcterms:created>
  <dcterms:modified xsi:type="dcterms:W3CDTF">2013-04-01T22:45:00Z</dcterms:modified>
</cp:coreProperties>
</file>